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BA5D6" w14:textId="5F21D99A" w:rsidR="00821C80" w:rsidRPr="00DD6064" w:rsidRDefault="00821C80" w:rsidP="00173417">
      <w:pPr>
        <w:pStyle w:val="Nagwek3"/>
        <w:spacing w:before="0" w:after="480"/>
        <w:rPr>
          <w:rFonts w:cs="Arial"/>
          <w:sz w:val="24"/>
          <w:szCs w:val="24"/>
        </w:rPr>
      </w:pPr>
      <w:r w:rsidRPr="00DD6064">
        <w:rPr>
          <w:rFonts w:cs="Arial"/>
          <w:sz w:val="24"/>
        </w:rPr>
        <w:t>Z</w:t>
      </w:r>
      <w:r w:rsidR="00DD6064">
        <w:rPr>
          <w:rFonts w:cs="Arial"/>
          <w:sz w:val="24"/>
        </w:rPr>
        <w:t>AŁĄCZNIK</w:t>
      </w:r>
      <w:r w:rsidRPr="00DD6064">
        <w:rPr>
          <w:rFonts w:cs="Arial"/>
          <w:sz w:val="24"/>
        </w:rPr>
        <w:t xml:space="preserve"> </w:t>
      </w:r>
      <w:r w:rsidR="00DD6064">
        <w:rPr>
          <w:rFonts w:cs="Arial"/>
          <w:sz w:val="24"/>
        </w:rPr>
        <w:t>NR 6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1532A362" w14:textId="77777777" w:rsidTr="00CA5E56">
        <w:tc>
          <w:tcPr>
            <w:tcW w:w="2800" w:type="dxa"/>
          </w:tcPr>
          <w:p w14:paraId="1B75C641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10437858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76C7B73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67C89615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</w:t>
            </w:r>
            <w:proofErr w:type="spellStart"/>
            <w:r w:rsidRPr="00A01ABF">
              <w:rPr>
                <w:rFonts w:ascii="Arial" w:hAnsi="Arial" w:cs="Arial"/>
                <w:bCs/>
                <w:sz w:val="18"/>
                <w:szCs w:val="18"/>
              </w:rPr>
              <w:t>CEiDG</w:t>
            </w:r>
            <w:proofErr w:type="spellEnd"/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6AEE7BC1" w14:textId="77777777" w:rsidTr="00CA5E56">
        <w:tc>
          <w:tcPr>
            <w:tcW w:w="2800" w:type="dxa"/>
          </w:tcPr>
          <w:p w14:paraId="52B2B4D3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</w:t>
            </w:r>
            <w:proofErr w:type="gramEnd"/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przez:</w:t>
            </w:r>
          </w:p>
        </w:tc>
        <w:tc>
          <w:tcPr>
            <w:tcW w:w="11342" w:type="dxa"/>
          </w:tcPr>
          <w:p w14:paraId="2CCFF4C5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0EDF58B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03F1B662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5A0E971E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2B020277" w14:textId="77777777" w:rsidTr="00CA5E56">
        <w:tc>
          <w:tcPr>
            <w:tcW w:w="14034" w:type="dxa"/>
            <w:shd w:val="clear" w:color="auto" w:fill="F2F2F2"/>
          </w:tcPr>
          <w:p w14:paraId="7CC84B69" w14:textId="77777777" w:rsidR="00CA5E56" w:rsidRPr="00CA5E56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</w:tc>
      </w:tr>
    </w:tbl>
    <w:p w14:paraId="07256ADF" w14:textId="39A7EC17" w:rsidR="00CA5E56" w:rsidRDefault="00D00BAF" w:rsidP="00D00BAF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8"/>
        <w:gridCol w:w="11636"/>
      </w:tblGrid>
      <w:tr w:rsidR="00CA5E56" w:rsidRPr="00CA5E56" w14:paraId="74FBDDD1" w14:textId="77777777" w:rsidTr="00CA5E56">
        <w:tc>
          <w:tcPr>
            <w:tcW w:w="2268" w:type="dxa"/>
          </w:tcPr>
          <w:p w14:paraId="4181A61B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742F48F8" w14:textId="3508B465" w:rsidR="00F43EAE" w:rsidRPr="00F43EAE" w:rsidRDefault="00F43EAE" w:rsidP="00F43EA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EAE">
              <w:rPr>
                <w:rFonts w:ascii="Arial" w:hAnsi="Arial" w:cs="Arial"/>
                <w:b/>
                <w:sz w:val="24"/>
                <w:szCs w:val="24"/>
              </w:rPr>
              <w:t>ZAPYTANIE OFERTOWE NA ŚWIADCZENIE USŁUG W ZAKRESIE O</w:t>
            </w:r>
            <w:r w:rsidR="002E3179">
              <w:rPr>
                <w:rFonts w:ascii="Arial" w:hAnsi="Arial" w:cs="Arial"/>
                <w:b/>
                <w:sz w:val="24"/>
                <w:szCs w:val="24"/>
              </w:rPr>
              <w:t>RGANIZACJI SZKOLENIA „STYLISTA/</w:t>
            </w:r>
            <w:bookmarkStart w:id="0" w:name="_GoBack"/>
            <w:bookmarkEnd w:id="0"/>
            <w:r w:rsidRPr="00F43EAE">
              <w:rPr>
                <w:rFonts w:ascii="Arial" w:hAnsi="Arial" w:cs="Arial"/>
                <w:b/>
                <w:sz w:val="24"/>
                <w:szCs w:val="24"/>
              </w:rPr>
              <w:t xml:space="preserve">KA PAZNOKCI” WRAZ Z EGZAMINEM DLA </w:t>
            </w:r>
            <w:r w:rsidRPr="0010775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</w:t>
            </w:r>
            <w:r w:rsidR="00D6419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</w:t>
            </w:r>
            <w:r w:rsidRPr="0010775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43EAE">
              <w:rPr>
                <w:rFonts w:ascii="Arial" w:hAnsi="Arial" w:cs="Arial"/>
                <w:b/>
                <w:sz w:val="24"/>
                <w:szCs w:val="24"/>
              </w:rPr>
              <w:t xml:space="preserve">UCZESTNIKÓW PROJEKTU 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F43EAE">
              <w:rPr>
                <w:rFonts w:ascii="Arial" w:hAnsi="Arial" w:cs="Arial"/>
                <w:b/>
                <w:sz w:val="24"/>
                <w:szCs w:val="24"/>
              </w:rPr>
              <w:t xml:space="preserve">PT.: „Q PONOWNEJ </w:t>
            </w:r>
            <w:proofErr w:type="gramStart"/>
            <w:r w:rsidRPr="00F43EAE">
              <w:rPr>
                <w:rFonts w:ascii="Arial" w:hAnsi="Arial" w:cs="Arial"/>
                <w:b/>
                <w:sz w:val="24"/>
                <w:szCs w:val="24"/>
              </w:rPr>
              <w:t xml:space="preserve">AKTYWNOŚCI”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43EAE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FEWP</w:t>
            </w:r>
            <w:proofErr w:type="gramEnd"/>
            <w:r w:rsidRPr="00F43EAE">
              <w:rPr>
                <w:rFonts w:ascii="Arial" w:hAnsi="Arial" w:cs="Arial"/>
                <w:b/>
                <w:sz w:val="24"/>
                <w:szCs w:val="24"/>
              </w:rPr>
              <w:t>.06.10-IP.01-0005/</w:t>
            </w:r>
            <w:r w:rsidRPr="00F43EAE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 xml:space="preserve">24 </w:t>
            </w:r>
          </w:p>
          <w:p w14:paraId="550F47E1" w14:textId="77777777" w:rsidR="00F43EAE" w:rsidRPr="00F43EAE" w:rsidRDefault="00F43EAE" w:rsidP="00F43E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43EA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43E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Priorytet 6 Fundusze Europejskie dla Wielkopolski o silniejszym</w:t>
            </w:r>
          </w:p>
          <w:p w14:paraId="46457142" w14:textId="77777777" w:rsidR="00F43EAE" w:rsidRPr="00F43EAE" w:rsidRDefault="00F43EAE" w:rsidP="00F43E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F43E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wymiarze</w:t>
            </w:r>
            <w:proofErr w:type="gramEnd"/>
            <w:r w:rsidRPr="00F43E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społecznym (EFS+)</w:t>
            </w:r>
          </w:p>
          <w:p w14:paraId="25CE4362" w14:textId="09F16150" w:rsidR="00CA5E56" w:rsidRPr="00F43EAE" w:rsidRDefault="00F43EAE" w:rsidP="00F43E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43E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Działanie FEWP.06.10 Aktywna integracja</w:t>
            </w:r>
          </w:p>
        </w:tc>
      </w:tr>
      <w:tr w:rsidR="00912314" w:rsidRPr="00CA5E56" w14:paraId="5A29FF49" w14:textId="77777777" w:rsidTr="00FC0469">
        <w:tc>
          <w:tcPr>
            <w:tcW w:w="2268" w:type="dxa"/>
          </w:tcPr>
          <w:p w14:paraId="4D691421" w14:textId="77777777" w:rsidR="00912314" w:rsidRPr="00CA5E56" w:rsidRDefault="00912314" w:rsidP="00FC046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53360350" w14:textId="322E79C1" w:rsidR="00912314" w:rsidRPr="002E3179" w:rsidRDefault="002E3179" w:rsidP="00FC046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E3179">
              <w:rPr>
                <w:rFonts w:ascii="Arial" w:hAnsi="Arial" w:cs="Arial"/>
                <w:sz w:val="24"/>
                <w:szCs w:val="24"/>
              </w:rPr>
              <w:t>2026-31040-270191</w:t>
            </w:r>
          </w:p>
        </w:tc>
      </w:tr>
    </w:tbl>
    <w:p w14:paraId="5E2FD9CC" w14:textId="35B19B7F" w:rsidR="0060654D" w:rsidRPr="00B105F9" w:rsidRDefault="00912314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oświadczam</w:t>
      </w:r>
      <w:proofErr w:type="gramEnd"/>
      <w:r w:rsidR="00CA5E56">
        <w:rPr>
          <w:rFonts w:ascii="Arial" w:eastAsia="Calibri" w:hAnsi="Arial" w:cs="Arial"/>
          <w:sz w:val="24"/>
          <w:szCs w:val="24"/>
          <w:lang w:eastAsia="en-US"/>
        </w:rPr>
        <w:t>(y)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278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577"/>
        <w:gridCol w:w="4111"/>
        <w:gridCol w:w="3119"/>
      </w:tblGrid>
      <w:tr w:rsidR="00173417" w14:paraId="7F7D03B0" w14:textId="77777777" w:rsidTr="002D148A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6CC34DFC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L.</w:t>
            </w:r>
            <w:proofErr w:type="gramStart"/>
            <w:r>
              <w:rPr>
                <w:rFonts w:ascii="Arial" w:hAnsi="Arial" w:cs="Arial"/>
              </w:rPr>
              <w:t>p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B93A573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</w:tc>
        <w:tc>
          <w:tcPr>
            <w:tcW w:w="2577" w:type="dxa"/>
            <w:shd w:val="clear" w:color="auto" w:fill="F2F2F2"/>
            <w:vAlign w:val="center"/>
          </w:tcPr>
          <w:p w14:paraId="0A3EEBA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111" w:type="dxa"/>
            <w:shd w:val="clear" w:color="auto" w:fill="F2F2F2"/>
            <w:vAlign w:val="center"/>
          </w:tcPr>
          <w:p w14:paraId="2AE2DBA1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119" w:type="dxa"/>
            <w:shd w:val="clear" w:color="auto" w:fill="F2F2F2"/>
            <w:vAlign w:val="center"/>
          </w:tcPr>
          <w:p w14:paraId="5C107C4A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13386624" w14:textId="77777777" w:rsidTr="002D148A">
        <w:trPr>
          <w:cantSplit/>
          <w:trHeight w:val="600"/>
        </w:trPr>
        <w:tc>
          <w:tcPr>
            <w:tcW w:w="567" w:type="dxa"/>
            <w:vAlign w:val="center"/>
          </w:tcPr>
          <w:p w14:paraId="7A036AD9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0270708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77" w:type="dxa"/>
            <w:vAlign w:val="center"/>
          </w:tcPr>
          <w:p w14:paraId="2445B60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111" w:type="dxa"/>
            <w:vAlign w:val="center"/>
          </w:tcPr>
          <w:p w14:paraId="6B077016" w14:textId="77777777" w:rsidR="00173417" w:rsidRDefault="002D148A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Liczba godziny przeprowadzonych szkoleń: …………………..</w:t>
            </w:r>
          </w:p>
          <w:p w14:paraId="7B187E8D" w14:textId="77777777" w:rsidR="002D148A" w:rsidRDefault="002D148A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Wykształcenie:……………………….</w:t>
            </w:r>
          </w:p>
          <w:p w14:paraId="0D1434DF" w14:textId="77777777" w:rsidR="00E82969" w:rsidRDefault="00E82969" w:rsidP="00E8296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Tematyka szkoleń: ………………..</w:t>
            </w:r>
          </w:p>
          <w:p w14:paraId="216497E3" w14:textId="114F8C76" w:rsidR="002D148A" w:rsidRPr="00B105F9" w:rsidRDefault="002D148A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Certyfikaty:……………………………</w:t>
            </w:r>
          </w:p>
        </w:tc>
        <w:tc>
          <w:tcPr>
            <w:tcW w:w="3119" w:type="dxa"/>
            <w:vAlign w:val="center"/>
          </w:tcPr>
          <w:p w14:paraId="2B23B08A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327624E5" w14:textId="77777777" w:rsidTr="002D148A">
        <w:trPr>
          <w:cantSplit/>
          <w:trHeight w:val="600"/>
        </w:trPr>
        <w:tc>
          <w:tcPr>
            <w:tcW w:w="567" w:type="dxa"/>
            <w:vAlign w:val="center"/>
          </w:tcPr>
          <w:p w14:paraId="75B33BE8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80E2266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77" w:type="dxa"/>
            <w:vAlign w:val="center"/>
          </w:tcPr>
          <w:p w14:paraId="514A8B47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111" w:type="dxa"/>
            <w:vAlign w:val="center"/>
          </w:tcPr>
          <w:p w14:paraId="3CFFE675" w14:textId="77777777" w:rsidR="002D148A" w:rsidRDefault="002D148A" w:rsidP="002D148A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Liczba godziny przeprowadzonych szkoleń: …………………..</w:t>
            </w:r>
          </w:p>
          <w:p w14:paraId="4038EA6D" w14:textId="77777777" w:rsidR="002D148A" w:rsidRDefault="002D148A" w:rsidP="002D148A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Wykształcenie:……………………….</w:t>
            </w:r>
          </w:p>
          <w:p w14:paraId="0F6ABE53" w14:textId="77777777" w:rsidR="00E82969" w:rsidRDefault="00E82969" w:rsidP="00E8296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Tematyka szkoleń: ………………..</w:t>
            </w:r>
          </w:p>
          <w:p w14:paraId="33CE161C" w14:textId="4DE78C9B" w:rsidR="00173417" w:rsidRPr="00B105F9" w:rsidRDefault="002D148A" w:rsidP="002D148A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Certyfikaty:……………………………</w:t>
            </w:r>
          </w:p>
        </w:tc>
        <w:tc>
          <w:tcPr>
            <w:tcW w:w="3119" w:type="dxa"/>
            <w:vAlign w:val="center"/>
          </w:tcPr>
          <w:p w14:paraId="0432F88E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4B548C9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p w14:paraId="4A297AE7" w14:textId="77777777" w:rsidR="00CD0BF2" w:rsidRDefault="00CD0BF2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p w14:paraId="6E3755D7" w14:textId="77777777" w:rsidR="00DD6064" w:rsidRDefault="00DD6064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54A14D05" w14:textId="77777777" w:rsidTr="009160CE">
        <w:tc>
          <w:tcPr>
            <w:tcW w:w="6237" w:type="dxa"/>
          </w:tcPr>
          <w:p w14:paraId="49B62847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C33FCCA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2175B8C9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</w:tcPr>
          <w:p w14:paraId="3C3EC3F9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EF0EFD6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0C2DD06B" w14:textId="77777777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912314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4B14A2D7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1092F" w14:textId="77777777" w:rsidR="007A162E" w:rsidRDefault="007A162E">
      <w:r>
        <w:separator/>
      </w:r>
    </w:p>
  </w:endnote>
  <w:endnote w:type="continuationSeparator" w:id="0">
    <w:p w14:paraId="365EB500" w14:textId="77777777" w:rsidR="007A162E" w:rsidRDefault="007A1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BBD6C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F3E9D06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92984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86A84FF" w14:textId="2750DE66" w:rsidR="00821C80" w:rsidRPr="00CA5E56" w:rsidRDefault="00CA5E56" w:rsidP="00833E1E">
    <w:pPr>
      <w:pStyle w:val="Stopka"/>
      <w:tabs>
        <w:tab w:val="clear" w:pos="4536"/>
      </w:tabs>
      <w:spacing w:before="120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 w:rsidR="002E3179">
      <w:rPr>
        <w:rStyle w:val="Numerstrony"/>
        <w:rFonts w:ascii="Arial" w:hAnsi="Arial"/>
        <w:noProof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 w:rsidR="002E3179">
      <w:rPr>
        <w:rStyle w:val="Numerstrony"/>
        <w:rFonts w:ascii="Arial" w:hAnsi="Arial"/>
        <w:noProof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3D693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25B8D2F" w14:textId="77777777" w:rsidR="00821C80" w:rsidRDefault="00821C80">
    <w:pPr>
      <w:pStyle w:val="Stopka"/>
      <w:tabs>
        <w:tab w:val="clear" w:pos="4536"/>
      </w:tabs>
      <w:jc w:val="center"/>
    </w:pPr>
  </w:p>
  <w:p w14:paraId="6D441E5C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E75BE" w14:textId="77777777" w:rsidR="007A162E" w:rsidRDefault="007A162E">
      <w:r>
        <w:separator/>
      </w:r>
    </w:p>
  </w:footnote>
  <w:footnote w:type="continuationSeparator" w:id="0">
    <w:p w14:paraId="5CAE515B" w14:textId="77777777" w:rsidR="007A162E" w:rsidRDefault="007A1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864BD" w14:textId="073BBD16" w:rsidR="002D148A" w:rsidRDefault="002D148A" w:rsidP="002D148A">
    <w:pPr>
      <w:pStyle w:val="Nagwek"/>
      <w:jc w:val="center"/>
    </w:pPr>
    <w:r>
      <w:rPr>
        <w:noProof/>
      </w:rPr>
      <w:drawing>
        <wp:inline distT="0" distB="0" distL="0" distR="0" wp14:anchorId="133621B3" wp14:editId="1EB78468">
          <wp:extent cx="5941060" cy="607060"/>
          <wp:effectExtent l="0" t="0" r="2540" b="2540"/>
          <wp:docPr id="702347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347569" name="Obraz 702347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4B801B" w14:textId="209FE747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753E2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87"/>
    <w:rsid w:val="00084790"/>
    <w:rsid w:val="00093C1F"/>
    <w:rsid w:val="00107759"/>
    <w:rsid w:val="001174D3"/>
    <w:rsid w:val="00121B8A"/>
    <w:rsid w:val="00150D7E"/>
    <w:rsid w:val="00167DCC"/>
    <w:rsid w:val="00173417"/>
    <w:rsid w:val="001C1887"/>
    <w:rsid w:val="0020671C"/>
    <w:rsid w:val="0021752E"/>
    <w:rsid w:val="002D148A"/>
    <w:rsid w:val="002E3179"/>
    <w:rsid w:val="003F31DD"/>
    <w:rsid w:val="003F3DD4"/>
    <w:rsid w:val="00441313"/>
    <w:rsid w:val="00481BED"/>
    <w:rsid w:val="004E070D"/>
    <w:rsid w:val="005577DB"/>
    <w:rsid w:val="0060654D"/>
    <w:rsid w:val="00630EF3"/>
    <w:rsid w:val="00691359"/>
    <w:rsid w:val="007064BA"/>
    <w:rsid w:val="00725167"/>
    <w:rsid w:val="00745A11"/>
    <w:rsid w:val="007524A3"/>
    <w:rsid w:val="00771188"/>
    <w:rsid w:val="007A162E"/>
    <w:rsid w:val="00821C80"/>
    <w:rsid w:val="00833E1E"/>
    <w:rsid w:val="00861259"/>
    <w:rsid w:val="00912314"/>
    <w:rsid w:val="009160CE"/>
    <w:rsid w:val="00936CFB"/>
    <w:rsid w:val="00980415"/>
    <w:rsid w:val="009C437A"/>
    <w:rsid w:val="00A01ABF"/>
    <w:rsid w:val="00AA594F"/>
    <w:rsid w:val="00AE3F4A"/>
    <w:rsid w:val="00AE3F9F"/>
    <w:rsid w:val="00B105F9"/>
    <w:rsid w:val="00B11EA3"/>
    <w:rsid w:val="00B41A5F"/>
    <w:rsid w:val="00B551AF"/>
    <w:rsid w:val="00BC79A2"/>
    <w:rsid w:val="00BF160F"/>
    <w:rsid w:val="00C66BD7"/>
    <w:rsid w:val="00C97A27"/>
    <w:rsid w:val="00CA5E56"/>
    <w:rsid w:val="00CA77CA"/>
    <w:rsid w:val="00CD0BF2"/>
    <w:rsid w:val="00D00BAF"/>
    <w:rsid w:val="00D52F5E"/>
    <w:rsid w:val="00D64197"/>
    <w:rsid w:val="00DD6064"/>
    <w:rsid w:val="00E819CF"/>
    <w:rsid w:val="00E82969"/>
    <w:rsid w:val="00F276D2"/>
    <w:rsid w:val="00F43EAE"/>
    <w:rsid w:val="00F83B51"/>
    <w:rsid w:val="00FD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51013"/>
  <w15:chartTrackingRefBased/>
  <w15:docId w15:val="{5607C51F-4870-4200-B2B2-950EF9B4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2D1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209E9-90D5-48C5-9190-9BCA63A86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Dell</dc:creator>
  <cp:keywords/>
  <cp:lastModifiedBy>Martyna Plewińska</cp:lastModifiedBy>
  <cp:revision>9</cp:revision>
  <cp:lastPrinted>2000-12-12T17:01:00Z</cp:lastPrinted>
  <dcterms:created xsi:type="dcterms:W3CDTF">2026-03-05T11:15:00Z</dcterms:created>
  <dcterms:modified xsi:type="dcterms:W3CDTF">2026-03-20T12:05:00Z</dcterms:modified>
</cp:coreProperties>
</file>